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96F" w:rsidRDefault="00CC696F" w:rsidP="00CC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MARAUNT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CC696F" w:rsidRDefault="00CC696F" w:rsidP="00CC69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696F" w:rsidRDefault="00CC696F" w:rsidP="00CC69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696F" w:rsidRDefault="00CC696F" w:rsidP="00CC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Marchall of East Grinstead(q.v.),</w:t>
      </w:r>
    </w:p>
    <w:p w:rsidR="00CC696F" w:rsidRDefault="00CC696F" w:rsidP="00CC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atte Worthe of Wolksted(q.v.) and Gilbert Skynner of Buxsted(q.v.).</w:t>
      </w:r>
    </w:p>
    <w:p w:rsidR="00CC696F" w:rsidRDefault="00CC696F" w:rsidP="00CC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C696F" w:rsidRDefault="00CC696F" w:rsidP="00CC69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696F" w:rsidRDefault="00CC696F" w:rsidP="00CC69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696F" w:rsidRDefault="00CC696F" w:rsidP="00CC69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96F" w:rsidRDefault="00CC696F" w:rsidP="00564E3C">
      <w:pPr>
        <w:spacing w:after="0" w:line="240" w:lineRule="auto"/>
      </w:pPr>
      <w:r>
        <w:separator/>
      </w:r>
    </w:p>
  </w:endnote>
  <w:endnote w:type="continuationSeparator" w:id="0">
    <w:p w:rsidR="00CC696F" w:rsidRDefault="00CC696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C696F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96F" w:rsidRDefault="00CC696F" w:rsidP="00564E3C">
      <w:pPr>
        <w:spacing w:after="0" w:line="240" w:lineRule="auto"/>
      </w:pPr>
      <w:r>
        <w:separator/>
      </w:r>
    </w:p>
  </w:footnote>
  <w:footnote w:type="continuationSeparator" w:id="0">
    <w:p w:rsidR="00CC696F" w:rsidRDefault="00CC696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96F"/>
    <w:rsid w:val="00372DC6"/>
    <w:rsid w:val="00564E3C"/>
    <w:rsid w:val="0064591D"/>
    <w:rsid w:val="00CC696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20FD45-7F58-48DB-A937-94704464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C69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2015-11-28T19:34:00Z</dcterms:created>
  <dcterms:modified xsi:type="dcterms:W3CDTF">2015-11-28T19:34:00Z</dcterms:modified>
</cp:coreProperties>
</file>